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692806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692806" w:rsidRDefault="00692806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2806" w:rsidRDefault="00692806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2806" w:rsidRPr="007D1931" w:rsidRDefault="00692806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692806" w:rsidRDefault="00692806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692806" w:rsidRPr="00CB7AA2" w:rsidRDefault="00692806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C33E8">
        <w:rPr>
          <w:rFonts w:ascii="Times New Roman" w:hAnsi="Times New Roman" w:cs="Times New Roman"/>
          <w:b/>
          <w:bCs/>
          <w:sz w:val="28"/>
          <w:szCs w:val="28"/>
        </w:rPr>
        <w:t>начальника сектора дополнительного образования детей Комитета по культуре и туризму Гатчинского муниципального района, назначенного на старшую должность муниципальной службы категории «Руководители»</w:t>
      </w:r>
    </w:p>
    <w:p w:rsidR="00692806" w:rsidRDefault="00692806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членов его семьи за период с «01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>
        <w:rPr>
          <w:rFonts w:ascii="Times New Roman" w:hAnsi="Times New Roman" w:cs="Times New Roman"/>
          <w:b/>
          <w:bCs/>
          <w:sz w:val="28"/>
          <w:szCs w:val="28"/>
        </w:rPr>
        <w:t>по «31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692806" w:rsidRPr="007D1931" w:rsidRDefault="00692806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692806" w:rsidRPr="008D40FD" w:rsidTr="00BC33E8">
        <w:tc>
          <w:tcPr>
            <w:tcW w:w="2308" w:type="dxa"/>
            <w:vMerge w:val="restart"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 xml:space="preserve">Деклариро-ванный годовой доход </w:t>
            </w:r>
          </w:p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692806" w:rsidRPr="008D40FD" w:rsidTr="00BC33E8">
        <w:tc>
          <w:tcPr>
            <w:tcW w:w="2308" w:type="dxa"/>
            <w:vMerge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692806" w:rsidRPr="008D40FD" w:rsidTr="00BC33E8">
        <w:tc>
          <w:tcPr>
            <w:tcW w:w="2308" w:type="dxa"/>
            <w:vMerge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592" w:type="dxa"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692806" w:rsidRPr="008D40FD" w:rsidTr="00BC33E8">
        <w:tc>
          <w:tcPr>
            <w:tcW w:w="2308" w:type="dxa"/>
          </w:tcPr>
          <w:p w:rsidR="00692806" w:rsidRPr="008D40FD" w:rsidRDefault="00692806" w:rsidP="00BC33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Захарова Светлана Андреевна</w:t>
            </w:r>
          </w:p>
        </w:tc>
        <w:tc>
          <w:tcPr>
            <w:tcW w:w="1417" w:type="dxa"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CB7AA2">
              <w:rPr>
                <w:rFonts w:ascii="Times New Roman" w:hAnsi="Times New Roman" w:cs="Times New Roman"/>
              </w:rPr>
              <w:t>506 357,39</w:t>
            </w:r>
          </w:p>
        </w:tc>
        <w:tc>
          <w:tcPr>
            <w:tcW w:w="1701" w:type="dxa"/>
          </w:tcPr>
          <w:p w:rsidR="00692806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доли</w:t>
            </w:r>
          </w:p>
        </w:tc>
        <w:tc>
          <w:tcPr>
            <w:tcW w:w="1276" w:type="dxa"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559" w:type="dxa"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701" w:type="dxa"/>
          </w:tcPr>
          <w:p w:rsidR="00692806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¾ доли</w:t>
            </w:r>
          </w:p>
        </w:tc>
        <w:tc>
          <w:tcPr>
            <w:tcW w:w="1134" w:type="dxa"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592" w:type="dxa"/>
          </w:tcPr>
          <w:p w:rsidR="00692806" w:rsidRPr="008D40FD" w:rsidRDefault="00692806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692806" w:rsidRDefault="00692806" w:rsidP="00BC33E8">
      <w:pPr>
        <w:spacing w:line="240" w:lineRule="auto"/>
        <w:jc w:val="both"/>
        <w:rPr>
          <w:rFonts w:ascii="Times New Roman" w:hAnsi="Times New Roman" w:cs="Times New Roman"/>
        </w:rPr>
      </w:pPr>
    </w:p>
    <w:p w:rsidR="00692806" w:rsidRPr="007D1931" w:rsidRDefault="00692806" w:rsidP="00BC33E8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</w:t>
      </w:r>
      <w:r w:rsidRPr="007D1931">
        <w:rPr>
          <w:rFonts w:ascii="Times New Roman" w:hAnsi="Times New Roman" w:cs="Times New Roman"/>
        </w:rPr>
        <w:t>Достоверность и полноту настоящих</w:t>
      </w:r>
      <w:r>
        <w:rPr>
          <w:rFonts w:ascii="Times New Roman" w:hAnsi="Times New Roman" w:cs="Times New Roman"/>
        </w:rPr>
        <w:t xml:space="preserve"> сведений подтверждаю. </w:t>
      </w:r>
      <w:r w:rsidRPr="007D1931">
        <w:rPr>
          <w:rFonts w:ascii="Times New Roman" w:hAnsi="Times New Roman" w:cs="Times New Roman"/>
        </w:rPr>
        <w:t>Даю согласие на опубликование в сети Интернет указанных сведений.</w:t>
      </w:r>
    </w:p>
    <w:p w:rsidR="00692806" w:rsidRDefault="00692806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</w:p>
    <w:p w:rsidR="00692806" w:rsidRDefault="00692806" w:rsidP="006D1D35">
      <w:pPr>
        <w:ind w:right="481"/>
        <w:jc w:val="right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__________________________Захарова С.А. 30 марта 2016 года</w:t>
      </w:r>
    </w:p>
    <w:p w:rsidR="00692806" w:rsidRPr="007D1931" w:rsidRDefault="00692806" w:rsidP="00BC33E8">
      <w:pPr>
        <w:spacing w:after="0" w:line="240" w:lineRule="auto"/>
        <w:ind w:left="880"/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692806" w:rsidRPr="007D1931" w:rsidRDefault="00692806" w:rsidP="00BC33E8">
      <w:pPr>
        <w:spacing w:after="0" w:line="240" w:lineRule="auto"/>
        <w:ind w:left="880"/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** Указывается только фамилия, имя, отчество муниципального служащего. Фамилия, </w:t>
      </w:r>
      <w:r>
        <w:rPr>
          <w:rFonts w:ascii="Times New Roman" w:hAnsi="Times New Roman" w:cs="Times New Roman"/>
          <w:sz w:val="20"/>
          <w:szCs w:val="20"/>
        </w:rPr>
        <w:t>имя, отчество супруга (супруги)</w:t>
      </w:r>
      <w:r w:rsidRPr="007D1931">
        <w:rPr>
          <w:rFonts w:ascii="Times New Roman" w:hAnsi="Times New Roman" w:cs="Times New Roman"/>
          <w:sz w:val="20"/>
          <w:szCs w:val="20"/>
        </w:rPr>
        <w:t xml:space="preserve"> и несовершеннолетних детей не указываются.</w:t>
      </w:r>
    </w:p>
    <w:p w:rsidR="00692806" w:rsidRPr="007D1931" w:rsidRDefault="00692806" w:rsidP="00BC33E8">
      <w:pPr>
        <w:spacing w:after="0" w:line="240" w:lineRule="auto"/>
        <w:ind w:left="880"/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692806" w:rsidRPr="007D1931" w:rsidRDefault="00692806" w:rsidP="00BC33E8">
      <w:pPr>
        <w:spacing w:after="0" w:line="240" w:lineRule="auto"/>
        <w:ind w:left="880"/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692806" w:rsidRPr="007D1931" w:rsidSect="00FE658E">
          <w:pgSz w:w="16838" w:h="11906" w:orient="landscape"/>
          <w:pgMar w:top="426" w:right="720" w:bottom="142" w:left="567" w:header="720" w:footer="720" w:gutter="0"/>
          <w:cols w:space="708"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692806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692806" w:rsidRPr="007D1931" w:rsidRDefault="00692806" w:rsidP="00B90E6B">
            <w:pPr>
              <w:pStyle w:val="ListParagraph"/>
              <w:ind w:left="34"/>
              <w:jc w:val="both"/>
            </w:pPr>
          </w:p>
        </w:tc>
      </w:tr>
    </w:tbl>
    <w:p w:rsidR="00692806" w:rsidRPr="007D1931" w:rsidRDefault="00692806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2806" w:rsidRPr="007D1931" w:rsidRDefault="00692806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692806" w:rsidRPr="007D1931" w:rsidRDefault="00692806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692806" w:rsidRPr="007D1931" w:rsidRDefault="00692806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Я, _____________________________________________________________________________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фамилия, имя отчество, дата рождения)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полное наименование замещаемой должности)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</w:p>
    <w:p w:rsidR="00692806" w:rsidRPr="007D1931" w:rsidRDefault="00692806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Сообщаю сведения о расходах, произведенных в отчетном периоде  </w:t>
      </w:r>
      <w:r>
        <w:rPr>
          <w:rFonts w:ascii="Times New Roman" w:hAnsi="Times New Roman" w:cs="Times New Roman"/>
          <w:sz w:val="28"/>
          <w:szCs w:val="28"/>
        </w:rPr>
        <w:t xml:space="preserve">                 с                   по                                  </w:t>
      </w:r>
      <w:r w:rsidRPr="007D1931">
        <w:rPr>
          <w:rFonts w:ascii="Times New Roman" w:hAnsi="Times New Roman" w:cs="Times New Roman"/>
          <w:sz w:val="28"/>
          <w:szCs w:val="28"/>
        </w:rPr>
        <w:t xml:space="preserve"> года по приобретению:</w:t>
      </w: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дохода цифрами и прописью)</w:t>
      </w:r>
    </w:p>
    <w:p w:rsidR="00692806" w:rsidRPr="007D1931" w:rsidRDefault="00692806" w:rsidP="007D1931">
      <w:pPr>
        <w:jc w:val="center"/>
        <w:rPr>
          <w:rFonts w:ascii="Times New Roman" w:hAnsi="Times New Roman" w:cs="Times New Roman"/>
        </w:rPr>
      </w:pP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Приложение:</w:t>
      </w: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806" w:rsidRPr="007D1931" w:rsidRDefault="00692806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692806" w:rsidRPr="007D1931" w:rsidRDefault="00692806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692806" w:rsidRPr="007D1931" w:rsidRDefault="00692806" w:rsidP="007D1931">
      <w:pPr>
        <w:jc w:val="both"/>
        <w:rPr>
          <w:rFonts w:ascii="Times New Roman" w:hAnsi="Times New Roman" w:cs="Times New Roman"/>
        </w:rPr>
      </w:pPr>
    </w:p>
    <w:p w:rsidR="00692806" w:rsidRPr="007D1931" w:rsidRDefault="00692806" w:rsidP="007D1931">
      <w:pPr>
        <w:jc w:val="both"/>
        <w:rPr>
          <w:rFonts w:ascii="Times New Roman" w:hAnsi="Times New Roman" w:cs="Times New Roman"/>
        </w:rPr>
      </w:pPr>
    </w:p>
    <w:p w:rsidR="00692806" w:rsidRPr="007D1931" w:rsidRDefault="00692806" w:rsidP="007D1931">
      <w:pPr>
        <w:jc w:val="both"/>
        <w:rPr>
          <w:rFonts w:ascii="Times New Roman" w:hAnsi="Times New Roman" w:cs="Times New Roman"/>
        </w:rPr>
      </w:pPr>
    </w:p>
    <w:p w:rsidR="00692806" w:rsidRPr="007D1931" w:rsidRDefault="00692806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________________ Фамилия И.О., ________ дата</w:t>
      </w: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806" w:rsidRPr="007D1931" w:rsidRDefault="00692806" w:rsidP="007D1931">
      <w:pPr>
        <w:rPr>
          <w:rFonts w:ascii="Times New Roman" w:hAnsi="Times New Roman" w:cs="Times New Roman"/>
          <w:b/>
          <w:bCs/>
        </w:rPr>
      </w:pPr>
    </w:p>
    <w:p w:rsidR="00692806" w:rsidRPr="007D1931" w:rsidRDefault="00692806" w:rsidP="007D1931">
      <w:pPr>
        <w:rPr>
          <w:rFonts w:ascii="Times New Roman" w:hAnsi="Times New Roman" w:cs="Times New Roman"/>
          <w:b/>
          <w:bCs/>
        </w:rPr>
      </w:pPr>
    </w:p>
    <w:p w:rsidR="00692806" w:rsidRPr="007D1931" w:rsidRDefault="00692806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692806" w:rsidRPr="007D1931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692806" w:rsidRDefault="00692806" w:rsidP="00D270B7"/>
    <w:sectPr w:rsidR="00692806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174F4"/>
    <w:rsid w:val="000822DB"/>
    <w:rsid w:val="000C47C4"/>
    <w:rsid w:val="00192FEA"/>
    <w:rsid w:val="001F207D"/>
    <w:rsid w:val="00211387"/>
    <w:rsid w:val="002137BB"/>
    <w:rsid w:val="00305D24"/>
    <w:rsid w:val="00337573"/>
    <w:rsid w:val="00490836"/>
    <w:rsid w:val="00562BFC"/>
    <w:rsid w:val="005B527B"/>
    <w:rsid w:val="006035A0"/>
    <w:rsid w:val="00692806"/>
    <w:rsid w:val="006D1D35"/>
    <w:rsid w:val="00704CFA"/>
    <w:rsid w:val="007343E7"/>
    <w:rsid w:val="00797A3C"/>
    <w:rsid w:val="007D1931"/>
    <w:rsid w:val="00840186"/>
    <w:rsid w:val="008A5C00"/>
    <w:rsid w:val="008D40FD"/>
    <w:rsid w:val="009371B6"/>
    <w:rsid w:val="009704C7"/>
    <w:rsid w:val="00992169"/>
    <w:rsid w:val="009A6CC1"/>
    <w:rsid w:val="00AB554D"/>
    <w:rsid w:val="00AD2364"/>
    <w:rsid w:val="00B35028"/>
    <w:rsid w:val="00B37EF3"/>
    <w:rsid w:val="00B63F28"/>
    <w:rsid w:val="00B90E6B"/>
    <w:rsid w:val="00B92952"/>
    <w:rsid w:val="00BC33E8"/>
    <w:rsid w:val="00C130E7"/>
    <w:rsid w:val="00C230F5"/>
    <w:rsid w:val="00CB7AA2"/>
    <w:rsid w:val="00D270B7"/>
    <w:rsid w:val="00D32998"/>
    <w:rsid w:val="00DB3168"/>
    <w:rsid w:val="00DE4F95"/>
    <w:rsid w:val="00EF288F"/>
    <w:rsid w:val="00FB4E2A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</TotalTime>
  <Pages>4</Pages>
  <Words>620</Words>
  <Characters>3539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soa-kult</cp:lastModifiedBy>
  <cp:revision>14</cp:revision>
  <cp:lastPrinted>2016-04-29T14:39:00Z</cp:lastPrinted>
  <dcterms:created xsi:type="dcterms:W3CDTF">2015-02-17T08:43:00Z</dcterms:created>
  <dcterms:modified xsi:type="dcterms:W3CDTF">2016-05-04T06:21:00Z</dcterms:modified>
</cp:coreProperties>
</file>